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823E8">
        <w:rPr>
          <w:rFonts w:ascii="Arial" w:hAnsi="Arial" w:cs="Arial"/>
          <w:b/>
          <w:caps/>
          <w:sz w:val="28"/>
          <w:szCs w:val="28"/>
        </w:rPr>
        <w:t>1349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20F1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0F1C">
              <w:rPr>
                <w:rFonts w:ascii="Arial" w:hAnsi="Arial" w:cs="Arial"/>
                <w:sz w:val="20"/>
                <w:szCs w:val="20"/>
              </w:rPr>
              <w:t xml:space="preserve">Congratula os servidores eleitos para compor a Comissão Interna de Prevenção contra Acidentes - CIPA da Prefeitura Municipal de Jacareí, para a gestão </w:t>
            </w:r>
            <w:proofErr w:type="gramStart"/>
            <w:r w:rsidRPr="00120F1C">
              <w:rPr>
                <w:rFonts w:ascii="Arial" w:hAnsi="Arial" w:cs="Arial"/>
                <w:sz w:val="20"/>
                <w:szCs w:val="20"/>
              </w:rPr>
              <w:t>2015/2016.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823E8" w:rsidRDefault="00BF791A" w:rsidP="00120F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</w:t>
      </w:r>
      <w:r w:rsidR="009823E8">
        <w:rPr>
          <w:rFonts w:ascii="Arial" w:hAnsi="Arial" w:cs="Arial"/>
        </w:rPr>
        <w:t xml:space="preserve"> </w:t>
      </w:r>
      <w:r w:rsidR="00120F1C">
        <w:rPr>
          <w:rFonts w:ascii="Arial" w:hAnsi="Arial" w:cs="Arial"/>
        </w:rPr>
        <w:t>a</w:t>
      </w:r>
      <w:r w:rsidR="00120F1C" w:rsidRPr="00120F1C">
        <w:rPr>
          <w:rFonts w:ascii="Arial" w:hAnsi="Arial" w:cs="Arial"/>
        </w:rPr>
        <w:t>os servidores eleitos para compor a Comissão Interna de Prevenção contra Acidentes - CIPA da Prefeitura Municipal de Jacareí, para a gestão 2015/2016</w:t>
      </w:r>
      <w:r w:rsidR="009823E8">
        <w:rPr>
          <w:rFonts w:ascii="Arial" w:hAnsi="Arial" w:cs="Arial"/>
        </w:rPr>
        <w:t>.</w:t>
      </w:r>
    </w:p>
    <w:p w:rsidR="00120F1C" w:rsidRDefault="00120F1C" w:rsidP="00120F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pleito, realizado em 120 postos entre os dias 27 e 29 de julho do corrente, contou com os votos de 2.611 servidores municipais.</w:t>
      </w:r>
    </w:p>
    <w:p w:rsidR="00120F1C" w:rsidRPr="00BF791A" w:rsidRDefault="00120F1C" w:rsidP="00120F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cinco membros eleitos para a CIPA foram: </w:t>
      </w:r>
      <w:r w:rsidRPr="00120F1C">
        <w:rPr>
          <w:rFonts w:ascii="Arial" w:hAnsi="Arial" w:cs="Arial"/>
        </w:rPr>
        <w:t>LELIO MARCOS FERREIRA (310 votos), VALTER APARECIDO CORREIA (238 votos), EDIVALDO APARECIDO BATISTA (175 votos), CELIO APARECIDO ALVES (168 votos) e NELMA FÁTIMA DE SOUZA (159 votos). Como suplentes</w:t>
      </w:r>
      <w:r>
        <w:rPr>
          <w:rFonts w:ascii="Arial" w:hAnsi="Arial" w:cs="Arial"/>
        </w:rPr>
        <w:t>,</w:t>
      </w:r>
      <w:r w:rsidRPr="00120F1C">
        <w:rPr>
          <w:rFonts w:ascii="Arial" w:hAnsi="Arial" w:cs="Arial"/>
        </w:rPr>
        <w:t xml:space="preserve"> ficaram ARISTEU SILVA MAIA (131 votos), NOEMI NASCIMENTO RODRIGUES (120 votos), CLAUDINEI ALVES VIEIRA (119 votos), RAQUEL GOMES DE SOUZA (113 votos) e MARCIA LEME DA ROSA (109 votos)</w:t>
      </w:r>
      <w:r>
        <w:rPr>
          <w:rFonts w:ascii="Arial" w:hAnsi="Arial" w:cs="Arial"/>
        </w:rPr>
        <w:t>.</w:t>
      </w:r>
    </w:p>
    <w:p w:rsidR="00BF791A" w:rsidRPr="00BF791A" w:rsidRDefault="00BF791A" w:rsidP="00120F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Default="00BF791A" w:rsidP="00120F1C">
      <w:pPr>
        <w:tabs>
          <w:tab w:val="left" w:pos="-600"/>
        </w:tabs>
        <w:spacing w:before="36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9823E8">
        <w:rPr>
          <w:rFonts w:ascii="Arial" w:hAnsi="Arial" w:cs="Arial"/>
        </w:rPr>
        <w:t>5</w:t>
      </w:r>
      <w:proofErr w:type="gramEnd"/>
      <w:r w:rsidR="009823E8">
        <w:rPr>
          <w:rFonts w:ascii="Arial" w:hAnsi="Arial" w:cs="Arial"/>
        </w:rPr>
        <w:t xml:space="preserve"> de agosto de 2015.</w:t>
      </w:r>
      <w:bookmarkStart w:id="0" w:name="_GoBack"/>
      <w:bookmarkEnd w:id="0"/>
    </w:p>
    <w:p w:rsidR="009823E8" w:rsidRDefault="009823E8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823E8" w:rsidRDefault="009823E8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823E8" w:rsidRDefault="009823E8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823E8" w:rsidRPr="009823E8" w:rsidRDefault="009823E8" w:rsidP="009823E8">
      <w:pPr>
        <w:tabs>
          <w:tab w:val="left" w:pos="6480"/>
        </w:tabs>
        <w:jc w:val="center"/>
        <w:rPr>
          <w:rFonts w:ascii="Arial" w:hAnsi="Arial"/>
          <w:b/>
        </w:rPr>
      </w:pPr>
      <w:r w:rsidRPr="009823E8">
        <w:rPr>
          <w:rFonts w:ascii="Arial" w:hAnsi="Arial"/>
          <w:b/>
        </w:rPr>
        <w:t>ROSE GASPAR</w:t>
      </w:r>
    </w:p>
    <w:p w:rsidR="00172E81" w:rsidRPr="002A7434" w:rsidRDefault="009823E8" w:rsidP="00120F1C">
      <w:pPr>
        <w:tabs>
          <w:tab w:val="left" w:pos="6480"/>
        </w:tabs>
        <w:jc w:val="center"/>
        <w:rPr>
          <w:rFonts w:ascii="Arial" w:hAnsi="Arial" w:cs="Arial"/>
        </w:rPr>
      </w:pPr>
      <w:r w:rsidRPr="009823E8">
        <w:rPr>
          <w:rFonts w:ascii="Arial" w:hAnsi="Arial"/>
        </w:rPr>
        <w:t>Vereadora - PT</w:t>
      </w: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2AF" w:rsidRDefault="00ED52AF">
      <w:r>
        <w:separator/>
      </w:r>
    </w:p>
  </w:endnote>
  <w:endnote w:type="continuationSeparator" w:id="0">
    <w:p w:rsidR="00ED52AF" w:rsidRDefault="00ED5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2AF" w:rsidRDefault="00ED52AF">
      <w:r>
        <w:separator/>
      </w:r>
    </w:p>
  </w:footnote>
  <w:footnote w:type="continuationSeparator" w:id="0">
    <w:p w:rsidR="00ED52AF" w:rsidRDefault="00ED52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20F1C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02121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5016C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823E8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D52AF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23</TotalTime>
  <Pages>1</Pages>
  <Words>204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2015-08-03T12:04:00Z</dcterms:created>
  <dcterms:modified xsi:type="dcterms:W3CDTF">2015-08-03T16:01:00Z</dcterms:modified>
</cp:coreProperties>
</file>